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510565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9517CF" w:rsidRDefault="009517CF" w:rsidP="00B47271">
                  <w:pPr>
                    <w:pStyle w:val="a9"/>
                  </w:pPr>
                </w:p>
                <w:p w:rsidR="009517CF" w:rsidRDefault="009517CF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9517CF" w:rsidRPr="0055352B" w:rsidRDefault="009517CF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9517CF" w:rsidRPr="0043354D" w:rsidRDefault="009517CF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911"/>
      </w:tblGrid>
      <w:tr w:rsidR="00830C3B" w:rsidRPr="0091260B" w:rsidTr="00D46118">
        <w:trPr>
          <w:trHeight w:val="1039"/>
        </w:trPr>
        <w:tc>
          <w:tcPr>
            <w:tcW w:w="6911" w:type="dxa"/>
          </w:tcPr>
          <w:p w:rsidR="00830C3B" w:rsidRPr="0091260B" w:rsidRDefault="00DE6383" w:rsidP="009C332A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D46118">
              <w:t>обществу с ограниченной ответственностью Прои</w:t>
            </w:r>
            <w:r w:rsidR="00D46118">
              <w:t>з</w:t>
            </w:r>
            <w:r w:rsidR="00D46118">
              <w:t xml:space="preserve">водственно-Коммерческой Фирме «МОРЕПРОДУКТ </w:t>
            </w:r>
            <w:proofErr w:type="gramStart"/>
            <w:r w:rsidR="00D46118">
              <w:t>К</w:t>
            </w:r>
            <w:proofErr w:type="gramEnd"/>
            <w:r w:rsidR="00D46118">
              <w:t xml:space="preserve">»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985A49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9C332A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9C332A">
              <w:rPr>
                <w:color w:val="000000" w:themeColor="text1"/>
              </w:rPr>
              <w:t>а</w:t>
            </w:r>
            <w:r w:rsidR="0010361B">
              <w:rPr>
                <w:color w:val="000000" w:themeColor="text1"/>
              </w:rPr>
              <w:t xml:space="preserve"> и объекта капитального строительства</w:t>
            </w:r>
            <w:r w:rsidR="003643E7">
              <w:rPr>
                <w:color w:val="000000" w:themeColor="text1"/>
              </w:rPr>
              <w:t xml:space="preserve"> 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5649D6">
        <w:t>6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5649D6">
        <w:t>6</w:t>
      </w:r>
      <w:r w:rsidRPr="0091260B">
        <w:t>, руководствуясь Уставом города Новосибирска, ПОСТАНОВЛЯЮ:</w:t>
      </w:r>
    </w:p>
    <w:p w:rsidR="00D46118" w:rsidRDefault="00D25713" w:rsidP="009C332A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r w:rsidR="00D46118">
        <w:t>обществу с ограниченной ответственностью Прои</w:t>
      </w:r>
      <w:r w:rsidR="00D46118">
        <w:t>з</w:t>
      </w:r>
      <w:r w:rsidR="00D46118">
        <w:t xml:space="preserve">водственно-Коммерческой Фирме «МОРЕПРОДУКТ </w:t>
      </w:r>
      <w:proofErr w:type="gramStart"/>
      <w:r w:rsidR="00D46118">
        <w:t>К</w:t>
      </w:r>
      <w:proofErr w:type="gramEnd"/>
      <w:r w:rsidR="00D46118">
        <w:t>» разрешение на условно разрешенный вид испол</w:t>
      </w:r>
      <w:r w:rsidR="00D46118">
        <w:t>ь</w:t>
      </w:r>
      <w:r w:rsidR="00D46118">
        <w:t>зования земельного участка с кадастровым номером 54:35:021305:1111 площадью 3937 кв. м</w:t>
      </w:r>
      <w:r w:rsidR="00D46118" w:rsidRPr="004B603A">
        <w:t xml:space="preserve"> с местоположением:</w:t>
      </w:r>
      <w:r w:rsidR="00D46118">
        <w:t xml:space="preserve"> </w:t>
      </w:r>
      <w:r w:rsidR="00D46118" w:rsidRPr="004B603A">
        <w:t>Российская Федерация, Новосибирская о</w:t>
      </w:r>
      <w:r w:rsidR="00D46118" w:rsidRPr="004B603A">
        <w:t>б</w:t>
      </w:r>
      <w:r w:rsidR="00D46118" w:rsidRPr="004B603A">
        <w:t>ласть, город Новосибирск,</w:t>
      </w:r>
      <w:r w:rsidR="00D46118">
        <w:t xml:space="preserve"> Железнодорожный район, ул. Фабричная и объекта капитального строительства</w:t>
      </w:r>
      <w:r w:rsidR="00D46118" w:rsidRPr="004B603A">
        <w:t xml:space="preserve"> </w:t>
      </w:r>
      <w:r w:rsidR="00D46118" w:rsidRPr="00C62336">
        <w:t>(зона делов</w:t>
      </w:r>
      <w:r w:rsidR="00D46118" w:rsidRPr="00C62336">
        <w:t>о</w:t>
      </w:r>
      <w:r w:rsidR="00D46118" w:rsidRPr="00C62336">
        <w:t>го, общественного и коммерческого назначения</w:t>
      </w:r>
      <w:r w:rsidR="00D46118">
        <w:t> </w:t>
      </w:r>
      <w:r w:rsidR="00D46118" w:rsidRPr="00C62336">
        <w:t>(ОД-1), подзона делового, общественного и коммерческого назначения с объе</w:t>
      </w:r>
      <w:r w:rsidR="00D46118" w:rsidRPr="00C62336">
        <w:t>к</w:t>
      </w:r>
      <w:r w:rsidR="00D46118" w:rsidRPr="00C62336">
        <w:t>тами различной плотности жилой застройки (ОД-1.1)) – «гостиничное обслуживание</w:t>
      </w:r>
      <w:r w:rsidR="00D46118">
        <w:t> </w:t>
      </w:r>
      <w:r w:rsidR="00D46118" w:rsidRPr="00C62336">
        <w:t>(4.7) – гост</w:t>
      </w:r>
      <w:r w:rsidR="00D46118" w:rsidRPr="00C62336">
        <w:t>и</w:t>
      </w:r>
      <w:r w:rsidR="00D46118" w:rsidRPr="00C62336">
        <w:t>ницы».</w:t>
      </w:r>
    </w:p>
    <w:p w:rsidR="00FE2272" w:rsidRPr="0091260B" w:rsidRDefault="00645674" w:rsidP="009C332A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 xml:space="preserve">Департаменту строительства и архитектуры мэрии города Новосибирска </w:t>
      </w:r>
      <w:proofErr w:type="gramStart"/>
      <w:r w:rsidR="00194E87" w:rsidRPr="0091260B">
        <w:t>разместить постановление</w:t>
      </w:r>
      <w:proofErr w:type="gramEnd"/>
      <w:r w:rsidR="00194E87" w:rsidRPr="0091260B">
        <w:t xml:space="preserve">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</w:t>
      </w:r>
      <w:proofErr w:type="gramStart"/>
      <w:r w:rsidRPr="0091260B">
        <w:t>Контроль за</w:t>
      </w:r>
      <w:proofErr w:type="gramEnd"/>
      <w:r w:rsidRPr="0091260B">
        <w:t xml:space="preserve">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8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7CF" w:rsidRDefault="009517CF">
      <w:r>
        <w:separator/>
      </w:r>
    </w:p>
  </w:endnote>
  <w:endnote w:type="continuationSeparator" w:id="0">
    <w:p w:rsidR="009517CF" w:rsidRDefault="009517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7CF" w:rsidRDefault="009517CF">
      <w:r>
        <w:separator/>
      </w:r>
    </w:p>
  </w:footnote>
  <w:footnote w:type="continuationSeparator" w:id="0">
    <w:p w:rsidR="009517CF" w:rsidRDefault="009517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7CF" w:rsidRPr="001A7448" w:rsidRDefault="00510565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9517CF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9C332A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9517CF" w:rsidRDefault="009517CF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0D87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205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61B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12A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1D27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32CF"/>
    <w:rsid w:val="002078D2"/>
    <w:rsid w:val="00211F51"/>
    <w:rsid w:val="00215018"/>
    <w:rsid w:val="00215AC9"/>
    <w:rsid w:val="00217563"/>
    <w:rsid w:val="00222538"/>
    <w:rsid w:val="002260C3"/>
    <w:rsid w:val="0022765D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5131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C18AC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2B15"/>
    <w:rsid w:val="003033D7"/>
    <w:rsid w:val="00306E23"/>
    <w:rsid w:val="00306FAD"/>
    <w:rsid w:val="00317B54"/>
    <w:rsid w:val="00320D57"/>
    <w:rsid w:val="003218F6"/>
    <w:rsid w:val="00341B9F"/>
    <w:rsid w:val="00343157"/>
    <w:rsid w:val="00344C69"/>
    <w:rsid w:val="00350674"/>
    <w:rsid w:val="003522ED"/>
    <w:rsid w:val="00352B65"/>
    <w:rsid w:val="003643E7"/>
    <w:rsid w:val="00370DCD"/>
    <w:rsid w:val="00372440"/>
    <w:rsid w:val="0037469D"/>
    <w:rsid w:val="003752FC"/>
    <w:rsid w:val="00377011"/>
    <w:rsid w:val="003776F9"/>
    <w:rsid w:val="00377808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0565"/>
    <w:rsid w:val="0051147B"/>
    <w:rsid w:val="00513A46"/>
    <w:rsid w:val="00514FCC"/>
    <w:rsid w:val="005171CC"/>
    <w:rsid w:val="00517744"/>
    <w:rsid w:val="00521D67"/>
    <w:rsid w:val="00531B62"/>
    <w:rsid w:val="0053273E"/>
    <w:rsid w:val="0053795F"/>
    <w:rsid w:val="005379B5"/>
    <w:rsid w:val="00551931"/>
    <w:rsid w:val="0055352B"/>
    <w:rsid w:val="005569A5"/>
    <w:rsid w:val="00556D6E"/>
    <w:rsid w:val="005649D6"/>
    <w:rsid w:val="00565E80"/>
    <w:rsid w:val="00567964"/>
    <w:rsid w:val="00572959"/>
    <w:rsid w:val="0057615F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49D5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08CA"/>
    <w:rsid w:val="00616B23"/>
    <w:rsid w:val="00630029"/>
    <w:rsid w:val="0063431F"/>
    <w:rsid w:val="00640095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4DD8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05C9"/>
    <w:rsid w:val="0088600D"/>
    <w:rsid w:val="008904D7"/>
    <w:rsid w:val="0089141F"/>
    <w:rsid w:val="008A29F3"/>
    <w:rsid w:val="008A44FD"/>
    <w:rsid w:val="008A76B5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3554C"/>
    <w:rsid w:val="009446B2"/>
    <w:rsid w:val="009465FA"/>
    <w:rsid w:val="009517CF"/>
    <w:rsid w:val="00952F81"/>
    <w:rsid w:val="00960079"/>
    <w:rsid w:val="0096185F"/>
    <w:rsid w:val="00965AD3"/>
    <w:rsid w:val="00967664"/>
    <w:rsid w:val="0097492C"/>
    <w:rsid w:val="00976DA3"/>
    <w:rsid w:val="00985A49"/>
    <w:rsid w:val="0099378F"/>
    <w:rsid w:val="00995CE2"/>
    <w:rsid w:val="009A1BE4"/>
    <w:rsid w:val="009A4948"/>
    <w:rsid w:val="009A54FE"/>
    <w:rsid w:val="009A7BD8"/>
    <w:rsid w:val="009A7E49"/>
    <w:rsid w:val="009A7F30"/>
    <w:rsid w:val="009C24A1"/>
    <w:rsid w:val="009C26B4"/>
    <w:rsid w:val="009C30F5"/>
    <w:rsid w:val="009C332A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3D19"/>
    <w:rsid w:val="00A5425A"/>
    <w:rsid w:val="00A67926"/>
    <w:rsid w:val="00A712C1"/>
    <w:rsid w:val="00A726FD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0F55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0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C6E27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35EA8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A34FE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CF7BEE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6118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A3A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6CA"/>
    <w:rsid w:val="00E07AC9"/>
    <w:rsid w:val="00E1390F"/>
    <w:rsid w:val="00E14A04"/>
    <w:rsid w:val="00E164F9"/>
    <w:rsid w:val="00E22AAA"/>
    <w:rsid w:val="00E41ED7"/>
    <w:rsid w:val="00E46CA5"/>
    <w:rsid w:val="00E47DF2"/>
    <w:rsid w:val="00E50FAE"/>
    <w:rsid w:val="00E53CB3"/>
    <w:rsid w:val="00E5408D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D7A74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75E679-CFF9-4927-A28E-0A7A0BB0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157</TotalTime>
  <Pages>1</Pages>
  <Words>226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80</cp:revision>
  <cp:lastPrinted>2020-02-25T03:17:00Z</cp:lastPrinted>
  <dcterms:created xsi:type="dcterms:W3CDTF">2023-05-10T04:37:00Z</dcterms:created>
  <dcterms:modified xsi:type="dcterms:W3CDTF">2026-08-04T03:51:00Z</dcterms:modified>
</cp:coreProperties>
</file>